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366D7" w14:textId="77777777" w:rsidR="009A7D2A" w:rsidRDefault="009A7D2A" w:rsidP="009A7D2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Paul AMYAS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350D329A" w14:textId="77777777" w:rsidR="009A7D2A" w:rsidRDefault="009A7D2A" w:rsidP="009A7D2A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65B1862" w14:textId="77777777" w:rsidR="009A7D2A" w:rsidRDefault="009A7D2A" w:rsidP="009A7D2A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FC34AA7" w14:textId="77777777" w:rsidR="009A7D2A" w:rsidRDefault="009A7D2A" w:rsidP="009A7D2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Jun.1485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Pontefract into lands of</w:t>
      </w:r>
    </w:p>
    <w:p w14:paraId="0213EDD2" w14:textId="77777777" w:rsidR="009A7D2A" w:rsidRDefault="009A7D2A" w:rsidP="009A7D2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Elizabeth </w:t>
      </w:r>
      <w:proofErr w:type="spellStart"/>
      <w:r>
        <w:rPr>
          <w:rFonts w:eastAsia="Times New Roman" w:cs="Times New Roman"/>
          <w:szCs w:val="24"/>
        </w:rPr>
        <w:t>Haryngton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51973C39" w14:textId="77777777" w:rsidR="009A7D2A" w:rsidRDefault="009A7D2A" w:rsidP="009A7D2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1EE339F" w14:textId="77777777" w:rsidR="009A7D2A" w:rsidRDefault="009A7D2A" w:rsidP="009A7D2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p.120)</w:t>
      </w:r>
    </w:p>
    <w:p w14:paraId="1A3F2E3C" w14:textId="77777777" w:rsidR="009A7D2A" w:rsidRDefault="009A7D2A" w:rsidP="009A7D2A">
      <w:pPr>
        <w:pStyle w:val="NoSpacing"/>
        <w:rPr>
          <w:rFonts w:eastAsia="Times New Roman" w:cs="Times New Roman"/>
          <w:szCs w:val="24"/>
        </w:rPr>
      </w:pPr>
    </w:p>
    <w:p w14:paraId="04DD749D" w14:textId="77777777" w:rsidR="009A7D2A" w:rsidRDefault="009A7D2A" w:rsidP="009A7D2A">
      <w:pPr>
        <w:pStyle w:val="NoSpacing"/>
        <w:rPr>
          <w:rFonts w:eastAsia="Times New Roman" w:cs="Times New Roman"/>
          <w:szCs w:val="24"/>
        </w:rPr>
      </w:pPr>
    </w:p>
    <w:p w14:paraId="3ECF6315" w14:textId="77777777" w:rsidR="009A7D2A" w:rsidRDefault="009A7D2A" w:rsidP="009A7D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September 2023</w:t>
      </w:r>
    </w:p>
    <w:p w14:paraId="6056FE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FCA9B" w14:textId="77777777" w:rsidR="009A7D2A" w:rsidRDefault="009A7D2A" w:rsidP="009139A6">
      <w:r>
        <w:separator/>
      </w:r>
    </w:p>
  </w:endnote>
  <w:endnote w:type="continuationSeparator" w:id="0">
    <w:p w14:paraId="5ABA6266" w14:textId="77777777" w:rsidR="009A7D2A" w:rsidRDefault="009A7D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E81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99E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D5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B042E" w14:textId="77777777" w:rsidR="009A7D2A" w:rsidRDefault="009A7D2A" w:rsidP="009139A6">
      <w:r>
        <w:separator/>
      </w:r>
    </w:p>
  </w:footnote>
  <w:footnote w:type="continuationSeparator" w:id="0">
    <w:p w14:paraId="2AA5D21F" w14:textId="77777777" w:rsidR="009A7D2A" w:rsidRDefault="009A7D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5F4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60B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63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D2A"/>
    <w:rsid w:val="000666E0"/>
    <w:rsid w:val="002510B7"/>
    <w:rsid w:val="005C130B"/>
    <w:rsid w:val="00826F5C"/>
    <w:rsid w:val="009139A6"/>
    <w:rsid w:val="009448BB"/>
    <w:rsid w:val="00947624"/>
    <w:rsid w:val="009A7D2A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2E8DC"/>
  <w15:chartTrackingRefBased/>
  <w15:docId w15:val="{26C40B24-2E4D-43FE-A711-70DB3D24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2023-09-14T19:58:00Z</dcterms:created>
  <dcterms:modified xsi:type="dcterms:W3CDTF">2023-09-14T19:58:00Z</dcterms:modified>
</cp:coreProperties>
</file>